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FE948" w14:textId="77777777" w:rsidR="00D77AD1" w:rsidRPr="00E71B2F" w:rsidRDefault="00D77AD1" w:rsidP="00D77AD1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  <w:t>4302-0</w:t>
      </w:r>
      <w:r>
        <w:rPr>
          <w:rFonts w:cs="Arial"/>
          <w:sz w:val="20"/>
          <w:szCs w:val="20"/>
        </w:rPr>
        <w:t>206</w:t>
      </w:r>
      <w:r w:rsidRPr="00E71B2F">
        <w:rPr>
          <w:rFonts w:cs="Arial"/>
          <w:sz w:val="20"/>
          <w:szCs w:val="20"/>
        </w:rPr>
        <w:t>/2023</w:t>
      </w:r>
    </w:p>
    <w:p w14:paraId="50F56F22" w14:textId="77777777" w:rsidR="00D77AD1" w:rsidRPr="00E71B2F" w:rsidRDefault="00D77AD1" w:rsidP="00D77AD1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  <w:t>2023-391</w:t>
      </w:r>
    </w:p>
    <w:p w14:paraId="72B54E7B" w14:textId="77777777" w:rsidR="00D77AD1" w:rsidRPr="00E71B2F" w:rsidRDefault="00D77AD1" w:rsidP="00D77AD1">
      <w:pPr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Datum: 19.10.2023</w:t>
      </w:r>
    </w:p>
    <w:bookmarkEnd w:id="0"/>
    <w:p w14:paraId="568453C3" w14:textId="77777777" w:rsidR="00633467" w:rsidRDefault="00633467" w:rsidP="00633467">
      <w:pPr>
        <w:jc w:val="both"/>
        <w:rPr>
          <w:rFonts w:cs="Arial"/>
        </w:rPr>
      </w:pPr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444799E2" w14:textId="77777777" w:rsidR="00633467" w:rsidRPr="00B9100B" w:rsidRDefault="00633467" w:rsidP="00633467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09E74C7F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096E4C01" w14:textId="77777777" w:rsidR="00633467" w:rsidRDefault="00633467" w:rsidP="0063346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76667C0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5EA72317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4CFA0A3D" w14:textId="77777777" w:rsidR="00633467" w:rsidRDefault="00633467" w:rsidP="0063346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2F679AAE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34A5DADB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59C9CEA3" w14:textId="77777777" w:rsidR="00633467" w:rsidRDefault="00633467" w:rsidP="00633467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2E091D35" w14:textId="77777777" w:rsidR="00633467" w:rsidRDefault="00633467" w:rsidP="00633467">
      <w:pPr>
        <w:jc w:val="both"/>
        <w:rPr>
          <w:rFonts w:cs="Arial"/>
        </w:rPr>
      </w:pPr>
    </w:p>
    <w:p w14:paraId="2EB23380" w14:textId="77777777" w:rsidR="00633467" w:rsidRPr="000D1EDF" w:rsidRDefault="00633467" w:rsidP="00633467">
      <w:pPr>
        <w:jc w:val="both"/>
        <w:rPr>
          <w:rFonts w:cs="Arial"/>
        </w:rPr>
      </w:pPr>
    </w:p>
    <w:p w14:paraId="056E86A7" w14:textId="77777777" w:rsidR="00633467" w:rsidRPr="000D1EDF" w:rsidRDefault="00633467" w:rsidP="00633467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7C305D47" w14:textId="77777777" w:rsidR="00633467" w:rsidRPr="000D1EDF" w:rsidRDefault="00633467" w:rsidP="00633467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667757DD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B72A8DB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8C49ECB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A0CA54B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22DF608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84444D6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E11747F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EAF132A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D7F02BB" w14:textId="77777777" w:rsidR="00633467" w:rsidRPr="000D1EDF" w:rsidRDefault="00633467" w:rsidP="00633467">
      <w:pPr>
        <w:jc w:val="both"/>
        <w:rPr>
          <w:rFonts w:cs="Arial"/>
        </w:rPr>
      </w:pPr>
    </w:p>
    <w:p w14:paraId="6C989CEB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>
        <w:rPr>
          <w:rFonts w:cs="Arial"/>
        </w:rPr>
        <w:t xml:space="preserve"> in Uradnem listu EU</w:t>
      </w:r>
      <w:r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35C8CD2C" w14:textId="77777777" w:rsidR="00633467" w:rsidRDefault="00633467" w:rsidP="00633467">
      <w:pPr>
        <w:jc w:val="both"/>
        <w:rPr>
          <w:rFonts w:cs="Arial"/>
        </w:rPr>
      </w:pPr>
    </w:p>
    <w:p w14:paraId="3E0214FC" w14:textId="77777777" w:rsidR="00633467" w:rsidRDefault="00633467" w:rsidP="00633467">
      <w:pPr>
        <w:jc w:val="both"/>
        <w:rPr>
          <w:rFonts w:cs="Arial"/>
        </w:rPr>
      </w:pPr>
      <w:bookmarkStart w:id="1" w:name="_GoBack"/>
      <w:bookmarkEnd w:id="1"/>
    </w:p>
    <w:p w14:paraId="70EBD8FE" w14:textId="77777777" w:rsidR="00633467" w:rsidRDefault="00633467" w:rsidP="00633467">
      <w:pPr>
        <w:jc w:val="both"/>
        <w:rPr>
          <w:rFonts w:cs="Arial"/>
        </w:rPr>
      </w:pPr>
    </w:p>
    <w:p w14:paraId="22F07320" w14:textId="77777777" w:rsidR="00633467" w:rsidRDefault="00633467" w:rsidP="00633467">
      <w:pPr>
        <w:jc w:val="both"/>
        <w:rPr>
          <w:rFonts w:cs="Arial"/>
        </w:rPr>
      </w:pPr>
    </w:p>
    <w:p w14:paraId="7D7D46FF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A19A391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54A4C020" w14:textId="77777777" w:rsidR="00633467" w:rsidRDefault="00633467" w:rsidP="00633467">
      <w:pPr>
        <w:jc w:val="both"/>
        <w:rPr>
          <w:rFonts w:cs="Arial"/>
        </w:rPr>
      </w:pPr>
    </w:p>
    <w:p w14:paraId="4F6B6C48" w14:textId="77777777" w:rsidR="00633467" w:rsidRDefault="00633467" w:rsidP="00633467">
      <w:pPr>
        <w:rPr>
          <w:rFonts w:cs="Arial"/>
          <w:i/>
        </w:rPr>
      </w:pPr>
    </w:p>
    <w:p w14:paraId="6725EC22" w14:textId="77777777" w:rsidR="00633467" w:rsidRDefault="00633467" w:rsidP="00633467">
      <w:pPr>
        <w:rPr>
          <w:rFonts w:cs="Arial"/>
          <w:i/>
        </w:rPr>
      </w:pPr>
    </w:p>
    <w:p w14:paraId="34E0B65C" w14:textId="77777777" w:rsidR="00633467" w:rsidRDefault="00633467" w:rsidP="00633467">
      <w:pPr>
        <w:rPr>
          <w:rFonts w:cs="Arial"/>
          <w:i/>
        </w:rPr>
      </w:pPr>
    </w:p>
    <w:p w14:paraId="2BC0B161" w14:textId="77777777" w:rsidR="00633467" w:rsidRDefault="00633467" w:rsidP="00633467">
      <w:pPr>
        <w:rPr>
          <w:rFonts w:cs="Arial"/>
          <w:i/>
        </w:rPr>
      </w:pPr>
    </w:p>
    <w:p w14:paraId="03F7A1E0" w14:textId="5EC9AE79" w:rsidR="00EB3C3E" w:rsidRPr="008318D9" w:rsidRDefault="00EB3C3E" w:rsidP="00EB3C3E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p w14:paraId="7AF3EEEB" w14:textId="77777777" w:rsidR="00633467" w:rsidRPr="008318D9" w:rsidRDefault="00633467" w:rsidP="00633467">
      <w:pPr>
        <w:jc w:val="both"/>
        <w:rPr>
          <w:rFonts w:cs="Arial"/>
          <w:i/>
        </w:rPr>
      </w:pPr>
    </w:p>
    <w:p w14:paraId="133C2AAF" w14:textId="4D86E318" w:rsidR="000D1EDF" w:rsidRPr="00633467" w:rsidRDefault="000D1EDF" w:rsidP="00633467"/>
    <w:sectPr w:rsidR="000D1EDF" w:rsidRPr="00633467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861A7" w14:textId="77777777" w:rsidR="00B00EAA" w:rsidRDefault="00B00EAA">
      <w:r>
        <w:separator/>
      </w:r>
    </w:p>
  </w:endnote>
  <w:endnote w:type="continuationSeparator" w:id="0">
    <w:p w14:paraId="00E1A853" w14:textId="77777777" w:rsidR="00B00EAA" w:rsidRDefault="00B00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692C87C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460A5A3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B3C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B3C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794CE" w14:textId="77777777" w:rsidR="00B00EAA" w:rsidRDefault="00B00EAA">
      <w:r>
        <w:separator/>
      </w:r>
    </w:p>
  </w:footnote>
  <w:footnote w:type="continuationSeparator" w:id="0">
    <w:p w14:paraId="7F2EC134" w14:textId="77777777" w:rsidR="00B00EAA" w:rsidRDefault="00B00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3C219B78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A75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67902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33467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AD1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02443B-517A-409B-BE1E-9A6D7459C6B1}">
  <ds:schemaRefs>
    <ds:schemaRef ds:uri="http://schemas.microsoft.com/office/2006/documentManagement/types"/>
    <ds:schemaRef ds:uri="2d71791d-4b08-4651-a8aa-c7bfc8b3429a"/>
    <ds:schemaRef ds:uri="http://purl.org/dc/elements/1.1/"/>
    <ds:schemaRef ds:uri="http://schemas.microsoft.com/office/2006/metadata/properties"/>
    <ds:schemaRef ds:uri="6a4cc071-bd85-44c5-acc7-68a9b922d49c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5EB2984-3F4B-4614-B09C-07281BE0F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94108A-E2FF-4D5A-ADB9-F17C40AA6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133</Words>
  <Characters>1116</Characters>
  <Application>Microsoft Office Word</Application>
  <DocSecurity>0</DocSecurity>
  <Lines>9</Lines>
  <Paragraphs>2</Paragraphs>
  <ScaleCrop>false</ScaleCrop>
  <Company>ZRSBR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24</cp:revision>
  <cp:lastPrinted>2016-06-20T06:30:00Z</cp:lastPrinted>
  <dcterms:created xsi:type="dcterms:W3CDTF">2018-07-24T11:48:00Z</dcterms:created>
  <dcterms:modified xsi:type="dcterms:W3CDTF">2023-10-25T11:06:00Z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